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D52EE1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D52EE1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="00B874F5">
        <w:rPr>
          <w:rStyle w:val="a9"/>
        </w:rPr>
        <w:fldChar w:fldCharType="separate"/>
      </w:r>
      <w:r w:rsidR="00D52EE1" w:rsidRPr="00D52EE1">
        <w:rPr>
          <w:rStyle w:val="a9"/>
        </w:rPr>
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D52EE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118" w:type="dxa"/>
            <w:vAlign w:val="center"/>
          </w:tcPr>
          <w:p w:rsidR="00AF1EDF" w:rsidRPr="00F06873" w:rsidRDefault="00D52EE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063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D52EE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3118" w:type="dxa"/>
            <w:vAlign w:val="center"/>
          </w:tcPr>
          <w:p w:rsidR="00AF1EDF" w:rsidRPr="00F06873" w:rsidRDefault="00D52EE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063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D52EE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3118" w:type="dxa"/>
            <w:vAlign w:val="center"/>
          </w:tcPr>
          <w:p w:rsidR="00AF1EDF" w:rsidRPr="00F06873" w:rsidRDefault="00D52EE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063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D52EE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D52EE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D52EE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D52EE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52EE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D52EE1">
        <w:trPr>
          <w:cantSplit/>
          <w:trHeight w:val="245"/>
          <w:tblHeader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bookmarkStart w:id="6" w:name="_GoBack" w:colFirst="0" w:colLast="9"/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вый класс (подкласс) у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bookmarkEnd w:id="6"/>
      <w:tr w:rsidR="00F06873" w:rsidRPr="00DE2527" w:rsidTr="00D52EE1">
        <w:trPr>
          <w:cantSplit/>
          <w:trHeight w:val="2254"/>
          <w:tblHeader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а</w:t>
            </w:r>
            <w:r w:rsidRPr="00F06873">
              <w:rPr>
                <w:color w:val="000000"/>
                <w:sz w:val="16"/>
                <w:szCs w:val="16"/>
              </w:rPr>
              <w:t>пр</w:t>
            </w:r>
            <w:r w:rsidRPr="00F06873">
              <w:rPr>
                <w:color w:val="000000"/>
                <w:sz w:val="16"/>
                <w:szCs w:val="16"/>
              </w:rPr>
              <w:t>я</w:t>
            </w:r>
            <w:r w:rsidRPr="00F06873">
              <w:rPr>
                <w:color w:val="000000"/>
                <w:sz w:val="16"/>
                <w:szCs w:val="16"/>
              </w:rPr>
              <w:t>же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ность труд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вого пр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7" w:name="table2"/>
            <w:bookmarkEnd w:id="7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Pr="00F06873" w:rsidRDefault="00D52EE1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b/>
                <w:sz w:val="18"/>
                <w:szCs w:val="18"/>
              </w:rPr>
            </w:pPr>
            <w:r w:rsidRPr="00D52EE1">
              <w:rPr>
                <w:b/>
                <w:sz w:val="18"/>
                <w:szCs w:val="18"/>
              </w:rPr>
              <w:t>Административно-управленческий персонал, МБОУ «Оленевская средняя школа», с. Оленевка, ул. Ленина, 39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Pr="00F06873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(Директор школы)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Pr="00F06873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УВР (Заместитель директора школы)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ВР (Заместитель директора школы)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b/>
                <w:sz w:val="18"/>
                <w:szCs w:val="18"/>
              </w:rPr>
            </w:pPr>
            <w:r w:rsidRPr="00D52EE1">
              <w:rPr>
                <w:b/>
                <w:sz w:val="18"/>
                <w:szCs w:val="18"/>
              </w:rPr>
              <w:t>Служащие, МБОУ «Оленевская средняя школа», с. Оленевка, ул. Ленина, 39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(Секретарь руководителя)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хозяйством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Библиотекарь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b/>
                <w:sz w:val="18"/>
                <w:szCs w:val="18"/>
              </w:rPr>
            </w:pPr>
            <w:r w:rsidRPr="00D52EE1">
              <w:rPr>
                <w:b/>
                <w:sz w:val="18"/>
                <w:szCs w:val="18"/>
              </w:rPr>
              <w:t>Педагогический персонал, МБОУ «Оленевская средняя школа», с. Оленевка, ул. Ленина, 39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Педагог-психолог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Педагог-организатор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21А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информатики (Учитель)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физики (Учитель)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химии (Учитель)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технологии (Учитель)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физической культуры (Учитель)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31А (30А)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физической культуры (Учитель)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33А (32А)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34А (32А)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35А (32А)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36А (32А)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b/>
                <w:sz w:val="18"/>
                <w:szCs w:val="18"/>
              </w:rPr>
            </w:pPr>
            <w:r w:rsidRPr="00D52EE1">
              <w:rPr>
                <w:b/>
                <w:sz w:val="18"/>
                <w:szCs w:val="18"/>
              </w:rPr>
              <w:t>Обслуживающий персонал, МБОУ «Оленевская средняя школа», с. Оленевка, ул. Ленина, 39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Рабочий по комплексному обслуживанию и ремонту здания, </w:t>
            </w:r>
            <w:r>
              <w:rPr>
                <w:sz w:val="18"/>
                <w:szCs w:val="18"/>
              </w:rPr>
              <w:lastRenderedPageBreak/>
              <w:t>3 разряд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помещений, 2 разряд (Уборщик производственных и служебных помещений)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39А (38А)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помещений, 2 разряд (Уборщик производственных и служебных помещений)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40А (38А)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помещений, 2 разряд (Уборщик производственных и служебных помещений)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41А (38А)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помещений, 2 разряд (Уборщик производственных и служебных помещений)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42А (38А)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помещений, 2 разряд (Уборщик производственных и служебных помещений)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43А (38А)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помещений, 2 разряд (Уборщик производственных и служебных помещений)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 кухни, 2 разряд (Кухонный рабочий)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45А (44А)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 кухни, 2 разряд (Кухонный рабочий)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Дворник, 1 разряд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Кладовщик, 2 разряд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Кастелянша, 2 разряд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Сторож, 2 разряд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52EE1" w:rsidRPr="00F06873" w:rsidTr="004654AF">
        <w:tc>
          <w:tcPr>
            <w:tcW w:w="959" w:type="dxa"/>
            <w:shd w:val="clear" w:color="auto" w:fill="auto"/>
            <w:vAlign w:val="center"/>
          </w:tcPr>
          <w:p w:rsid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52EE1" w:rsidRPr="00D52EE1" w:rsidRDefault="00D52EE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Кочегар, 3 разряд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52EE1" w:rsidRDefault="00D52EE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lastRenderedPageBreak/>
        <w:t>Дата составления: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fill_date</w:instrText>
      </w:r>
      <w:r w:rsidRPr="00883461">
        <w:rPr>
          <w:rStyle w:val="a9"/>
        </w:rPr>
        <w:instrText xml:space="preserve"> \* MERGEFORMAT </w:instrText>
      </w:r>
      <w:r>
        <w:rPr>
          <w:rStyle w:val="a9"/>
        </w:rPr>
        <w:fldChar w:fldCharType="separate"/>
      </w:r>
      <w:r w:rsidR="00D52EE1">
        <w:rPr>
          <w:rStyle w:val="a9"/>
        </w:rPr>
        <w:t>26.11.2020</w:t>
      </w:r>
      <w:r w:rsidRPr="00883461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52EE1" w:rsidP="009D6532">
            <w:pPr>
              <w:pStyle w:val="aa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52EE1" w:rsidP="009D6532">
            <w:pPr>
              <w:pStyle w:val="aa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D52EE1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D52EE1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D52EE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52EE1" w:rsidP="009D6532">
            <w:pPr>
              <w:pStyle w:val="aa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52EE1" w:rsidP="009D6532">
            <w:pPr>
              <w:pStyle w:val="aa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D52EE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D52EE1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52EE1" w:rsidRPr="00D52EE1" w:rsidTr="00D52EE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</w:tr>
      <w:tr w:rsidR="00D52EE1" w:rsidRPr="00D52EE1" w:rsidTr="00D52EE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(дата)</w:t>
            </w:r>
          </w:p>
        </w:tc>
      </w:tr>
      <w:tr w:rsidR="00D52EE1" w:rsidRPr="00D52EE1" w:rsidTr="00D52EE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</w:tr>
      <w:tr w:rsidR="00D52EE1" w:rsidRPr="00D52EE1" w:rsidTr="00D52EE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(дата)</w:t>
            </w:r>
          </w:p>
        </w:tc>
      </w:tr>
      <w:tr w:rsidR="00D52EE1" w:rsidRPr="00D52EE1" w:rsidTr="00D52EE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2EE1" w:rsidRPr="00D52EE1" w:rsidRDefault="00D52EE1" w:rsidP="009D6532">
            <w:pPr>
              <w:pStyle w:val="aa"/>
            </w:pPr>
          </w:p>
        </w:tc>
      </w:tr>
      <w:tr w:rsidR="00D52EE1" w:rsidRPr="00D52EE1" w:rsidTr="00D52EE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2EE1" w:rsidRPr="00D52EE1" w:rsidRDefault="00D52EE1" w:rsidP="009D6532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D52EE1" w:rsidTr="00D52EE1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D52EE1" w:rsidRDefault="00D52EE1" w:rsidP="002743B5">
            <w:pPr>
              <w:pStyle w:val="aa"/>
            </w:pPr>
            <w:r w:rsidRPr="00D52EE1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D52EE1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D52EE1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D52EE1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D52EE1" w:rsidRDefault="00D52EE1" w:rsidP="002743B5">
            <w:pPr>
              <w:pStyle w:val="aa"/>
            </w:pPr>
            <w:r w:rsidRPr="00D52EE1">
              <w:t>Пугачева Елена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D52EE1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D52EE1" w:rsidRDefault="00D52EE1" w:rsidP="002743B5">
            <w:pPr>
              <w:pStyle w:val="aa"/>
            </w:pPr>
            <w:r>
              <w:t>26.11.2020</w:t>
            </w:r>
          </w:p>
        </w:tc>
      </w:tr>
      <w:tr w:rsidR="002743B5" w:rsidRPr="00D52EE1" w:rsidTr="00D52EE1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D52EE1" w:rsidRDefault="00D52EE1" w:rsidP="002743B5">
            <w:pPr>
              <w:pStyle w:val="aa"/>
              <w:rPr>
                <w:b/>
                <w:vertAlign w:val="superscript"/>
              </w:rPr>
            </w:pPr>
            <w:r w:rsidRPr="00D52E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D52EE1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D52EE1" w:rsidRDefault="00D52EE1" w:rsidP="002743B5">
            <w:pPr>
              <w:pStyle w:val="aa"/>
              <w:rPr>
                <w:b/>
                <w:vertAlign w:val="superscript"/>
              </w:rPr>
            </w:pPr>
            <w:r w:rsidRPr="00D52E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D52EE1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D52EE1" w:rsidRDefault="00D52EE1" w:rsidP="002743B5">
            <w:pPr>
              <w:pStyle w:val="aa"/>
              <w:rPr>
                <w:b/>
                <w:vertAlign w:val="superscript"/>
              </w:rPr>
            </w:pPr>
            <w:r w:rsidRPr="00D52E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D52EE1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D52EE1" w:rsidRDefault="00D52EE1" w:rsidP="002743B5">
            <w:pPr>
              <w:pStyle w:val="aa"/>
              <w:rPr>
                <w:vertAlign w:val="superscript"/>
              </w:rPr>
            </w:pPr>
            <w:r w:rsidRPr="00D52EE1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EE1" w:rsidRDefault="00D52EE1" w:rsidP="00D52EE1">
      <w:r>
        <w:separator/>
      </w:r>
    </w:p>
  </w:endnote>
  <w:endnote w:type="continuationSeparator" w:id="0">
    <w:p w:rsidR="00D52EE1" w:rsidRDefault="00D52EE1" w:rsidP="00D52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EE1" w:rsidRDefault="00D52EE1" w:rsidP="00D52EE1">
      <w:r>
        <w:separator/>
      </w:r>
    </w:p>
  </w:footnote>
  <w:footnote w:type="continuationSeparator" w:id="0">
    <w:p w:rsidR="00D52EE1" w:rsidRDefault="00D52EE1" w:rsidP="00D52E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13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boss_fio" w:val="Свидовский Николай Александрович"/>
    <w:docVar w:name="ceh_info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close_doc_flag" w:val="0"/>
    <w:docVar w:name="doc_name" w:val="Документ13"/>
    <w:docVar w:name="doc_type" w:val="5"/>
    <w:docVar w:name="fill_date" w:val="26.11.2020"/>
    <w:docVar w:name="org_guid" w:val="B8966C1F815F41328D32155E068EFF35"/>
    <w:docVar w:name="org_id" w:val="1"/>
    <w:docVar w:name="org_name" w:val="     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step_test" w:val="6"/>
    <w:docVar w:name="sv_docs" w:val="1"/>
  </w:docVars>
  <w:rsids>
    <w:rsidRoot w:val="00D52EE1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52EE1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268E997-6655-4E0F-9E29-F7D2AF7F7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52EE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52EE1"/>
    <w:rPr>
      <w:sz w:val="24"/>
    </w:rPr>
  </w:style>
  <w:style w:type="paragraph" w:styleId="ad">
    <w:name w:val="footer"/>
    <w:basedOn w:val="a"/>
    <w:link w:val="ae"/>
    <w:rsid w:val="00D52EE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52EE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5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user</dc:creator>
  <cp:keywords/>
  <dc:description/>
  <cp:lastModifiedBy>user</cp:lastModifiedBy>
  <cp:revision>1</cp:revision>
  <dcterms:created xsi:type="dcterms:W3CDTF">2020-11-26T13:28:00Z</dcterms:created>
  <dcterms:modified xsi:type="dcterms:W3CDTF">2020-11-26T13:29:00Z</dcterms:modified>
</cp:coreProperties>
</file>